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0B4DF" w14:textId="77777777" w:rsidR="007C0DE6" w:rsidRDefault="007C0DE6" w:rsidP="007C0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HENHAM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22B7A089" w14:textId="77777777" w:rsidR="007C0DE6" w:rsidRDefault="007C0DE6" w:rsidP="007C0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Thaxted, Essex. Bladesmith.</w:t>
      </w:r>
    </w:p>
    <w:p w14:paraId="79967338" w14:textId="77777777" w:rsidR="007C0DE6" w:rsidRDefault="007C0DE6" w:rsidP="007C0DE6">
      <w:pPr>
        <w:pStyle w:val="NoSpacing"/>
        <w:rPr>
          <w:rFonts w:cs="Times New Roman"/>
          <w:szCs w:val="24"/>
        </w:rPr>
      </w:pPr>
    </w:p>
    <w:p w14:paraId="1BCF282D" w14:textId="77777777" w:rsidR="007C0DE6" w:rsidRDefault="007C0DE6" w:rsidP="007C0DE6">
      <w:pPr>
        <w:pStyle w:val="NoSpacing"/>
        <w:rPr>
          <w:rFonts w:cs="Times New Roman"/>
          <w:szCs w:val="24"/>
        </w:rPr>
      </w:pPr>
    </w:p>
    <w:p w14:paraId="7545117F" w14:textId="77777777" w:rsidR="007C0DE6" w:rsidRDefault="007C0DE6" w:rsidP="007C0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>Alice Prendergast(q.v.) brought a plaint of debt against him.</w:t>
      </w:r>
    </w:p>
    <w:p w14:paraId="75BD3C74" w14:textId="77777777" w:rsidR="007C0DE6" w:rsidRDefault="007C0DE6" w:rsidP="007C0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5AA4">
          <w:rPr>
            <w:rStyle w:val="Hyperlink"/>
            <w:rFonts w:cs="Times New Roman"/>
            <w:szCs w:val="24"/>
          </w:rPr>
          <w:t>https://waalt.uh.edu/index.php/CP40/776</w:t>
        </w:r>
      </w:hyperlink>
      <w:r>
        <w:rPr>
          <w:rFonts w:cs="Times New Roman"/>
          <w:szCs w:val="24"/>
        </w:rPr>
        <w:t xml:space="preserve"> )</w:t>
      </w:r>
    </w:p>
    <w:p w14:paraId="77C53023" w14:textId="77777777" w:rsidR="007C0DE6" w:rsidRDefault="007C0DE6" w:rsidP="007C0DE6">
      <w:pPr>
        <w:pStyle w:val="NoSpacing"/>
        <w:rPr>
          <w:rFonts w:cs="Times New Roman"/>
          <w:szCs w:val="24"/>
        </w:rPr>
      </w:pPr>
    </w:p>
    <w:p w14:paraId="62D4B49C" w14:textId="77777777" w:rsidR="007C0DE6" w:rsidRDefault="007C0DE6" w:rsidP="007C0DE6">
      <w:pPr>
        <w:pStyle w:val="NoSpacing"/>
        <w:rPr>
          <w:rFonts w:cs="Times New Roman"/>
          <w:szCs w:val="24"/>
        </w:rPr>
      </w:pPr>
    </w:p>
    <w:p w14:paraId="1521B54B" w14:textId="77777777" w:rsidR="007C0DE6" w:rsidRDefault="007C0DE6" w:rsidP="007C0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April 2023</w:t>
      </w:r>
    </w:p>
    <w:p w14:paraId="5FA481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12F18" w14:textId="77777777" w:rsidR="007C0DE6" w:rsidRDefault="007C0DE6" w:rsidP="009139A6">
      <w:r>
        <w:separator/>
      </w:r>
    </w:p>
  </w:endnote>
  <w:endnote w:type="continuationSeparator" w:id="0">
    <w:p w14:paraId="60218179" w14:textId="77777777" w:rsidR="007C0DE6" w:rsidRDefault="007C0D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B2A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BEE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894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69FC6" w14:textId="77777777" w:rsidR="007C0DE6" w:rsidRDefault="007C0DE6" w:rsidP="009139A6">
      <w:r>
        <w:separator/>
      </w:r>
    </w:p>
  </w:footnote>
  <w:footnote w:type="continuationSeparator" w:id="0">
    <w:p w14:paraId="5F2400D8" w14:textId="77777777" w:rsidR="007C0DE6" w:rsidRDefault="007C0D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13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B1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778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DE6"/>
    <w:rsid w:val="000666E0"/>
    <w:rsid w:val="002510B7"/>
    <w:rsid w:val="005C130B"/>
    <w:rsid w:val="007C0DE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5D45A"/>
  <w15:chartTrackingRefBased/>
  <w15:docId w15:val="{2246AB5D-B034-4C33-8114-FD34B0CF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C0D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2023-04-16T10:19:00Z</dcterms:created>
  <dcterms:modified xsi:type="dcterms:W3CDTF">2023-04-16T10:19:00Z</dcterms:modified>
</cp:coreProperties>
</file>